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CE1BF" w14:textId="2B2BD547" w:rsidR="00790720" w:rsidRDefault="00A76880" w:rsidP="00206DEE">
      <w:pPr>
        <w:pStyle w:val="Heading1"/>
        <w:rPr>
          <w:rFonts w:cs="Arial"/>
          <w:color w:val="FF0000"/>
          <w:sz w:val="44"/>
          <w:szCs w:val="44"/>
        </w:rPr>
      </w:pPr>
      <w:r>
        <w:rPr>
          <w:rFonts w:cs="Arial"/>
          <w:sz w:val="44"/>
          <w:szCs w:val="44"/>
        </w:rPr>
        <w:t>Trees Made of Air</w:t>
      </w:r>
      <w:r w:rsidR="007526C4" w:rsidRPr="0066401F">
        <w:rPr>
          <w:rFonts w:cs="Arial"/>
          <w:sz w:val="44"/>
          <w:szCs w:val="44"/>
        </w:rPr>
        <w:t xml:space="preserve"> </w:t>
      </w:r>
    </w:p>
    <w:p w14:paraId="7AED28BC" w14:textId="670CD5B7" w:rsidR="000E7D60" w:rsidRDefault="00A76880" w:rsidP="0066401F">
      <w:r>
        <w:t xml:space="preserve">As we have seen, plants, including trees, take in </w:t>
      </w:r>
      <w:r w:rsidR="00CD3536">
        <w:t>carbon dioxide (</w:t>
      </w:r>
      <w:r>
        <w:t>CO</w:t>
      </w:r>
      <w:r w:rsidRPr="00A76880">
        <w:rPr>
          <w:vertAlign w:val="subscript"/>
        </w:rPr>
        <w:t>2</w:t>
      </w:r>
      <w:r w:rsidR="00CD3536">
        <w:rPr>
          <w:szCs w:val="22"/>
        </w:rPr>
        <w:t>) from the air</w:t>
      </w:r>
      <w:r>
        <w:t xml:space="preserve"> and water</w:t>
      </w:r>
      <w:r w:rsidR="00CD3536">
        <w:t xml:space="preserve"> (H</w:t>
      </w:r>
      <w:r w:rsidR="00CD3536">
        <w:rPr>
          <w:szCs w:val="22"/>
          <w:vertAlign w:val="subscript"/>
        </w:rPr>
        <w:t>2</w:t>
      </w:r>
      <w:r w:rsidR="00CD3536">
        <w:rPr>
          <w:szCs w:val="22"/>
        </w:rPr>
        <w:t>O)</w:t>
      </w:r>
      <w:r>
        <w:t xml:space="preserve"> and </w:t>
      </w:r>
      <w:r w:rsidR="00CD3536">
        <w:t xml:space="preserve">convert these molecules into </w:t>
      </w:r>
      <w:r>
        <w:t>sugar</w:t>
      </w:r>
      <w:r w:rsidR="00CD3536">
        <w:t xml:space="preserve"> (C</w:t>
      </w:r>
      <w:r w:rsidR="00CD3536" w:rsidRPr="00A76880">
        <w:rPr>
          <w:vertAlign w:val="subscript"/>
        </w:rPr>
        <w:t>6</w:t>
      </w:r>
      <w:r w:rsidR="00CD3536">
        <w:t>H</w:t>
      </w:r>
      <w:r w:rsidR="00CD3536" w:rsidRPr="00A76880">
        <w:rPr>
          <w:vertAlign w:val="subscript"/>
        </w:rPr>
        <w:t>12</w:t>
      </w:r>
      <w:r w:rsidR="00CD3536">
        <w:t>O</w:t>
      </w:r>
      <w:r w:rsidR="00CD3536" w:rsidRPr="00A76880">
        <w:rPr>
          <w:vertAlign w:val="subscript"/>
        </w:rPr>
        <w:t>6</w:t>
      </w:r>
      <w:r w:rsidR="00CD3536">
        <w:rPr>
          <w:vertAlign w:val="subscript"/>
        </w:rPr>
        <w:t>)</w:t>
      </w:r>
      <w:r>
        <w:t xml:space="preserve"> and oxygen</w:t>
      </w:r>
      <w:r w:rsidR="00CD3536">
        <w:t xml:space="preserve"> (O</w:t>
      </w:r>
      <w:r w:rsidR="00CD3536" w:rsidRPr="00A76880">
        <w:rPr>
          <w:vertAlign w:val="subscript"/>
        </w:rPr>
        <w:t>2</w:t>
      </w:r>
      <w:r w:rsidR="00CD3536" w:rsidRPr="00C37A37">
        <w:rPr>
          <w:szCs w:val="22"/>
        </w:rPr>
        <w:t>)</w:t>
      </w:r>
      <w:r>
        <w:t xml:space="preserve"> </w:t>
      </w:r>
      <w:r w:rsidR="00CD3536">
        <w:t>molecules through</w:t>
      </w:r>
      <w:r>
        <w:t xml:space="preserve"> the process of photosynthesis.</w:t>
      </w:r>
    </w:p>
    <w:p w14:paraId="7740B805" w14:textId="77777777" w:rsidR="00A76880" w:rsidRDefault="00A76880" w:rsidP="00A76880">
      <w:pPr>
        <w:jc w:val="center"/>
      </w:pPr>
      <w:r>
        <w:t>6CO</w:t>
      </w:r>
      <w:r w:rsidRPr="00A76880">
        <w:rPr>
          <w:vertAlign w:val="subscript"/>
        </w:rPr>
        <w:t>2</w:t>
      </w:r>
      <w:r>
        <w:t xml:space="preserve"> + 6H</w:t>
      </w:r>
      <w:r w:rsidRPr="00A76880">
        <w:rPr>
          <w:vertAlign w:val="subscript"/>
        </w:rPr>
        <w:t>2</w:t>
      </w:r>
      <w:r>
        <w:t xml:space="preserve">O </w:t>
      </w:r>
      <w:r>
        <w:sym w:font="Wingdings" w:char="F0E0"/>
      </w:r>
      <w:r>
        <w:t xml:space="preserve"> C</w:t>
      </w:r>
      <w:r w:rsidRPr="00A76880">
        <w:rPr>
          <w:vertAlign w:val="subscript"/>
        </w:rPr>
        <w:t>6</w:t>
      </w:r>
      <w:r>
        <w:t>H</w:t>
      </w:r>
      <w:r w:rsidRPr="00A76880">
        <w:rPr>
          <w:vertAlign w:val="subscript"/>
        </w:rPr>
        <w:t>12</w:t>
      </w:r>
      <w:r>
        <w:t>O</w:t>
      </w:r>
      <w:r w:rsidRPr="00A76880">
        <w:rPr>
          <w:vertAlign w:val="subscript"/>
        </w:rPr>
        <w:t>6</w:t>
      </w:r>
      <w:r>
        <w:t xml:space="preserve"> + 6O</w:t>
      </w:r>
      <w:r w:rsidRPr="00A76880">
        <w:rPr>
          <w:vertAlign w:val="subscript"/>
        </w:rPr>
        <w:t>2</w:t>
      </w:r>
    </w:p>
    <w:p w14:paraId="08E07E3F" w14:textId="726FA931" w:rsidR="00456A27" w:rsidRDefault="00A76880" w:rsidP="0066401F">
      <w:r>
        <w:t xml:space="preserve">This means that </w:t>
      </w:r>
      <w:r w:rsidR="00CD3536">
        <w:t xml:space="preserve">trees can move </w:t>
      </w:r>
      <w:r>
        <w:t>CO</w:t>
      </w:r>
      <w:r w:rsidRPr="00456A27">
        <w:rPr>
          <w:vertAlign w:val="subscript"/>
        </w:rPr>
        <w:t>2</w:t>
      </w:r>
      <w:r w:rsidR="00CD3536">
        <w:rPr>
          <w:szCs w:val="22"/>
        </w:rPr>
        <w:t xml:space="preserve"> from the air into themselves</w:t>
      </w:r>
      <w:r>
        <w:t xml:space="preserve">.  </w:t>
      </w:r>
    </w:p>
    <w:p w14:paraId="2757F60E" w14:textId="77777777" w:rsidR="00456A27" w:rsidRDefault="00A76880" w:rsidP="00AB5796">
      <w:pPr>
        <w:pStyle w:val="ListParagraph"/>
        <w:numPr>
          <w:ilvl w:val="0"/>
          <w:numId w:val="3"/>
        </w:numPr>
        <w:rPr>
          <w:b/>
        </w:rPr>
      </w:pPr>
      <w:r w:rsidRPr="00456A27">
        <w:rPr>
          <w:b/>
        </w:rPr>
        <w:t>How much CO</w:t>
      </w:r>
      <w:r w:rsidRPr="00456A27">
        <w:rPr>
          <w:b/>
          <w:vertAlign w:val="subscript"/>
        </w:rPr>
        <w:t>2</w:t>
      </w:r>
      <w:r w:rsidRPr="00456A27">
        <w:rPr>
          <w:b/>
        </w:rPr>
        <w:t xml:space="preserve"> is sequestered</w:t>
      </w:r>
      <w:r w:rsidR="00CD3536">
        <w:rPr>
          <w:b/>
        </w:rPr>
        <w:t xml:space="preserve"> (taken </w:t>
      </w:r>
      <w:r w:rsidR="00D373FC">
        <w:rPr>
          <w:b/>
        </w:rPr>
        <w:t>out of atmosphere</w:t>
      </w:r>
      <w:r w:rsidR="00CD3536">
        <w:rPr>
          <w:b/>
        </w:rPr>
        <w:t>)</w:t>
      </w:r>
      <w:r w:rsidRPr="00456A27">
        <w:rPr>
          <w:b/>
        </w:rPr>
        <w:t xml:space="preserve"> in</w:t>
      </w:r>
      <w:r w:rsidR="00D373FC">
        <w:rPr>
          <w:b/>
        </w:rPr>
        <w:t>to</w:t>
      </w:r>
      <w:r w:rsidRPr="00456A27">
        <w:rPr>
          <w:b/>
        </w:rPr>
        <w:t xml:space="preserve"> a large tree?  </w:t>
      </w:r>
    </w:p>
    <w:p w14:paraId="012DBFD7" w14:textId="77777777" w:rsidR="003E0273" w:rsidRPr="00456A27" w:rsidRDefault="003E0273" w:rsidP="00AB5796">
      <w:pPr>
        <w:pStyle w:val="ListParagraph"/>
        <w:numPr>
          <w:ilvl w:val="0"/>
          <w:numId w:val="3"/>
        </w:numPr>
        <w:rPr>
          <w:b/>
        </w:rPr>
      </w:pPr>
      <w:r>
        <w:rPr>
          <w:b/>
        </w:rPr>
        <w:t>How does that compare with the amount of CO</w:t>
      </w:r>
      <w:r w:rsidRPr="003E0273">
        <w:rPr>
          <w:b/>
          <w:vertAlign w:val="subscript"/>
        </w:rPr>
        <w:t>2</w:t>
      </w:r>
      <w:r>
        <w:rPr>
          <w:b/>
        </w:rPr>
        <w:t xml:space="preserve"> we put into the air each year?</w:t>
      </w:r>
    </w:p>
    <w:p w14:paraId="5325571F" w14:textId="77777777" w:rsidR="00A76880" w:rsidRDefault="00A76880" w:rsidP="0066401F">
      <w:r>
        <w:t>These are the questions we will answer in this activity.</w:t>
      </w:r>
    </w:p>
    <w:p w14:paraId="5A8C2D0F" w14:textId="77777777" w:rsidR="00A76880" w:rsidRDefault="00A76880" w:rsidP="0066401F"/>
    <w:p w14:paraId="43566469" w14:textId="77777777" w:rsidR="00D23BF8" w:rsidRDefault="00D23BF8" w:rsidP="00D23BF8">
      <w:pPr>
        <w:pStyle w:val="ListParagraph"/>
        <w:numPr>
          <w:ilvl w:val="0"/>
          <w:numId w:val="2"/>
        </w:numPr>
        <w:spacing w:after="0"/>
        <w:ind w:left="360"/>
        <w:rPr>
          <w:szCs w:val="22"/>
        </w:rPr>
      </w:pPr>
      <w:r>
        <w:rPr>
          <w:szCs w:val="22"/>
        </w:rPr>
        <w:t>Explain how a solid tree can be produced from a gas (</w:t>
      </w:r>
      <w:r>
        <w:t>CO</w:t>
      </w:r>
      <w:r w:rsidRPr="00A76880">
        <w:rPr>
          <w:vertAlign w:val="subscript"/>
        </w:rPr>
        <w:t>2</w:t>
      </w:r>
      <w:r>
        <w:rPr>
          <w:szCs w:val="22"/>
        </w:rPr>
        <w:t>) and a liquid (</w:t>
      </w:r>
      <w:r>
        <w:t>H</w:t>
      </w:r>
      <w:r>
        <w:rPr>
          <w:szCs w:val="22"/>
          <w:vertAlign w:val="subscript"/>
        </w:rPr>
        <w:t>2</w:t>
      </w:r>
      <w:r>
        <w:rPr>
          <w:szCs w:val="22"/>
        </w:rPr>
        <w:t>O).</w:t>
      </w:r>
    </w:p>
    <w:p w14:paraId="0BA5B597" w14:textId="77777777" w:rsidR="00A47C2F" w:rsidRDefault="00A47C2F" w:rsidP="00D23BF8">
      <w:pPr>
        <w:ind w:left="360"/>
        <w:rPr>
          <w:rStyle w:val="Hyperlink"/>
          <w:i/>
          <w:u w:val="none"/>
        </w:rPr>
      </w:pPr>
    </w:p>
    <w:p w14:paraId="66F5568F" w14:textId="77777777" w:rsidR="00D23BF8" w:rsidRDefault="00D23BF8" w:rsidP="00D23BF8">
      <w:pPr>
        <w:ind w:left="360"/>
      </w:pPr>
    </w:p>
    <w:p w14:paraId="15B295C1" w14:textId="37B92115" w:rsidR="006C330E" w:rsidRDefault="006C330E" w:rsidP="00AB5796">
      <w:pPr>
        <w:pStyle w:val="ListParagraph"/>
        <w:numPr>
          <w:ilvl w:val="0"/>
          <w:numId w:val="2"/>
        </w:numPr>
        <w:ind w:left="360"/>
      </w:pPr>
      <w:r>
        <w:t>The amount of CO</w:t>
      </w:r>
      <w:r w:rsidRPr="006C330E">
        <w:rPr>
          <w:vertAlign w:val="subscript"/>
        </w:rPr>
        <w:t>2</w:t>
      </w:r>
      <w:r>
        <w:t xml:space="preserve"> a tree can sequester depends on its size and many other factors</w:t>
      </w:r>
      <w:r w:rsidR="00456A27">
        <w:t xml:space="preserve">.  </w:t>
      </w:r>
      <w:r w:rsidR="00ED19EB">
        <w:t>We are going to do a rough calculation tht depends only on the tree size</w:t>
      </w:r>
      <w:r w:rsidR="00080400">
        <w:t>, specifically the area covered by its canopy</w:t>
      </w:r>
      <w:r w:rsidR="00ED19EB">
        <w:t xml:space="preserve">.  </w:t>
      </w:r>
      <w:r>
        <w:t>The assumption is that the rate of photosynthesis, and therefore the rate of CO</w:t>
      </w:r>
      <w:r w:rsidRPr="006C330E">
        <w:rPr>
          <w:vertAlign w:val="subscript"/>
        </w:rPr>
        <w:t>2</w:t>
      </w:r>
      <w:r>
        <w:t xml:space="preserve"> uptake, depends on the amount of sunlight a tree captures.  This, in turn, depends on the area of the canopy.</w:t>
      </w:r>
    </w:p>
    <w:p w14:paraId="327EB941" w14:textId="77777777" w:rsidR="006C330E" w:rsidRDefault="006C330E" w:rsidP="006C330E"/>
    <w:p w14:paraId="792F0AE8" w14:textId="7F27BCB0" w:rsidR="00080400" w:rsidRDefault="00456A27" w:rsidP="006C330E">
      <w:pPr>
        <w:ind w:left="360"/>
      </w:pPr>
      <w:r>
        <w:t>Pick a tree in you</w:t>
      </w:r>
      <w:r w:rsidR="00ED19EB">
        <w:t xml:space="preserve">r school yard or neighborhood. </w:t>
      </w:r>
    </w:p>
    <w:p w14:paraId="76D2768B" w14:textId="77777777" w:rsidR="00080400" w:rsidRDefault="00080400" w:rsidP="00080400">
      <w:pPr>
        <w:pStyle w:val="ListParagraph"/>
        <w:numPr>
          <w:ilvl w:val="0"/>
          <w:numId w:val="6"/>
        </w:numPr>
      </w:pPr>
      <w:r>
        <w:t xml:space="preserve">You will need a ball of string and a meter stick or measuring tape.  </w:t>
      </w:r>
    </w:p>
    <w:p w14:paraId="3282ABFC" w14:textId="77777777" w:rsidR="00080400" w:rsidRDefault="00080400" w:rsidP="00080400">
      <w:pPr>
        <w:pStyle w:val="ListParagraph"/>
        <w:numPr>
          <w:ilvl w:val="0"/>
          <w:numId w:val="6"/>
        </w:numPr>
      </w:pPr>
      <w:r>
        <w:t xml:space="preserve">One partner should stand holding one end of the string at the edge of tree’s canopy.  </w:t>
      </w:r>
    </w:p>
    <w:p w14:paraId="341A3C5C" w14:textId="77777777" w:rsidR="00080400" w:rsidRDefault="00080400" w:rsidP="00080400">
      <w:pPr>
        <w:pStyle w:val="ListParagraph"/>
        <w:numPr>
          <w:ilvl w:val="0"/>
          <w:numId w:val="6"/>
        </w:numPr>
      </w:pPr>
      <w:r>
        <w:t>While unwinding the string, the other person should walk past the tree trunk to the edge of the canopy directly across from the first person.</w:t>
      </w:r>
    </w:p>
    <w:p w14:paraId="6FCD5230" w14:textId="77777777" w:rsidR="00080400" w:rsidRDefault="00080400" w:rsidP="00080400">
      <w:pPr>
        <w:pStyle w:val="ListParagraph"/>
        <w:numPr>
          <w:ilvl w:val="0"/>
          <w:numId w:val="6"/>
        </w:numPr>
      </w:pPr>
      <w:r>
        <w:t>Mark the edge of the canopy on the string.</w:t>
      </w:r>
    </w:p>
    <w:p w14:paraId="35AC448A" w14:textId="2BA8DC0F" w:rsidR="00124455" w:rsidRDefault="00456A27" w:rsidP="00124455">
      <w:pPr>
        <w:pStyle w:val="ListParagraph"/>
        <w:numPr>
          <w:ilvl w:val="0"/>
          <w:numId w:val="6"/>
        </w:numPr>
      </w:pPr>
      <w:r>
        <w:t xml:space="preserve">Use </w:t>
      </w:r>
      <w:r w:rsidR="00080400">
        <w:t xml:space="preserve">the </w:t>
      </w:r>
      <w:r w:rsidR="006C330E">
        <w:t>meter</w:t>
      </w:r>
      <w:r>
        <w:t xml:space="preserve"> stick or measuring tape to measure </w:t>
      </w:r>
      <w:r w:rsidR="00080400">
        <w:t>the diameter of the canopy in centimeters</w:t>
      </w:r>
      <w:r>
        <w:t>.</w:t>
      </w:r>
    </w:p>
    <w:p w14:paraId="13123FE5" w14:textId="76186F90" w:rsidR="00124455" w:rsidRDefault="00124455" w:rsidP="00124455">
      <w:pPr>
        <w:pStyle w:val="ListParagraph"/>
        <w:numPr>
          <w:ilvl w:val="0"/>
          <w:numId w:val="6"/>
        </w:numPr>
      </w:pPr>
      <w:r>
        <w:t>Diameter of the canopy</w:t>
      </w:r>
      <w:r w:rsidR="00A47C2F">
        <w:t>______________</w:t>
      </w:r>
      <w:r w:rsidR="00EA627E" w:rsidRPr="002E4047">
        <w:rPr>
          <w:rStyle w:val="Hyperlink"/>
          <w:rFonts w:eastAsia="Times New Roman" w:cs="Times New Roman"/>
          <w:i/>
          <w:szCs w:val="20"/>
        </w:rPr>
        <w:t xml:space="preserve">  </w:t>
      </w:r>
      <w:r w:rsidRPr="002E4047">
        <w:rPr>
          <w:u w:val="single"/>
        </w:rPr>
        <w:t xml:space="preserve"> </w:t>
      </w:r>
      <w:r>
        <w:t>cm</w:t>
      </w:r>
    </w:p>
    <w:p w14:paraId="37E6E7CA" w14:textId="227CE08C" w:rsidR="00124455" w:rsidRPr="006C330E" w:rsidRDefault="00124455" w:rsidP="00124455">
      <w:pPr>
        <w:pStyle w:val="ListParagraph"/>
        <w:numPr>
          <w:ilvl w:val="0"/>
          <w:numId w:val="6"/>
        </w:numPr>
        <w:rPr>
          <w:szCs w:val="22"/>
        </w:rPr>
      </w:pPr>
      <w:r>
        <w:t>Diameter o</w:t>
      </w:r>
      <w:r w:rsidR="00D23BF8">
        <w:t>f the canopy ______</w:t>
      </w:r>
      <w:r w:rsidR="00A47C2F">
        <w:rPr>
          <w:rStyle w:val="Hyperlink"/>
          <w:rFonts w:eastAsia="Times New Roman" w:cs="Times New Roman"/>
          <w:i/>
          <w:szCs w:val="20"/>
        </w:rPr>
        <w:t>__</w:t>
      </w:r>
      <w:r w:rsidR="00D23BF8">
        <w:t>_______ m (</w:t>
      </w:r>
      <w:r>
        <w:t>diameter in cm x 0.01 m/cm)</w:t>
      </w:r>
    </w:p>
    <w:p w14:paraId="1AB34018" w14:textId="77777777" w:rsidR="006C330E" w:rsidRPr="006C330E" w:rsidRDefault="006C330E" w:rsidP="006C330E">
      <w:pPr>
        <w:ind w:left="360"/>
        <w:rPr>
          <w:szCs w:val="22"/>
        </w:rPr>
      </w:pPr>
    </w:p>
    <w:p w14:paraId="08DB786C" w14:textId="68E27E31" w:rsidR="00456A27" w:rsidRPr="00124455" w:rsidRDefault="00124455" w:rsidP="00DD6661">
      <w:pPr>
        <w:pStyle w:val="ListParagraph"/>
        <w:numPr>
          <w:ilvl w:val="0"/>
          <w:numId w:val="2"/>
        </w:numPr>
        <w:ind w:left="360"/>
        <w:rPr>
          <w:szCs w:val="22"/>
        </w:rPr>
      </w:pPr>
      <w:r>
        <w:rPr>
          <w:szCs w:val="22"/>
        </w:rPr>
        <w:t>C</w:t>
      </w:r>
      <w:r w:rsidRPr="00124455">
        <w:rPr>
          <w:szCs w:val="22"/>
        </w:rPr>
        <w:t>alculations</w:t>
      </w:r>
    </w:p>
    <w:p w14:paraId="240EF2C9" w14:textId="7FA359E8" w:rsidR="00124455" w:rsidRDefault="00124455" w:rsidP="00124455">
      <w:pPr>
        <w:ind w:left="360"/>
        <w:rPr>
          <w:szCs w:val="22"/>
        </w:rPr>
      </w:pPr>
      <w:r>
        <w:rPr>
          <w:szCs w:val="22"/>
        </w:rPr>
        <w:t xml:space="preserve">Area of the canopy = </w:t>
      </w:r>
      <w:r>
        <w:rPr>
          <w:rFonts w:cs="Arial"/>
          <w:szCs w:val="22"/>
        </w:rPr>
        <w:t>π</w:t>
      </w:r>
      <w:r>
        <w:rPr>
          <w:szCs w:val="22"/>
        </w:rPr>
        <w:t>r</w:t>
      </w:r>
      <w:r w:rsidRPr="00124455">
        <w:rPr>
          <w:szCs w:val="22"/>
          <w:vertAlign w:val="superscript"/>
        </w:rPr>
        <w:t>2</w:t>
      </w:r>
      <w:r>
        <w:rPr>
          <w:szCs w:val="22"/>
        </w:rPr>
        <w:t>.  We want the area in m</w:t>
      </w:r>
      <w:r w:rsidRPr="00124455">
        <w:rPr>
          <w:szCs w:val="22"/>
          <w:vertAlign w:val="superscript"/>
        </w:rPr>
        <w:t>2</w:t>
      </w:r>
      <w:r w:rsidRPr="00D23BF8">
        <w:rPr>
          <w:szCs w:val="22"/>
        </w:rPr>
        <w:t>,</w:t>
      </w:r>
      <w:r>
        <w:rPr>
          <w:szCs w:val="22"/>
          <w:vertAlign w:val="superscript"/>
        </w:rPr>
        <w:t xml:space="preserve"> </w:t>
      </w:r>
      <w:r>
        <w:rPr>
          <w:szCs w:val="22"/>
        </w:rPr>
        <w:t xml:space="preserve">so use the diameter in m. </w:t>
      </w:r>
    </w:p>
    <w:p w14:paraId="60F85048" w14:textId="2BBF30CE" w:rsidR="00124455" w:rsidRPr="00D23BF8" w:rsidRDefault="00124455" w:rsidP="00124455">
      <w:pPr>
        <w:ind w:left="360"/>
        <w:rPr>
          <w:szCs w:val="22"/>
        </w:rPr>
      </w:pPr>
      <w:r>
        <w:rPr>
          <w:szCs w:val="22"/>
        </w:rPr>
        <w:t xml:space="preserve">Therefore, area of the canopy </w:t>
      </w:r>
      <w:r w:rsidR="00D23BF8">
        <w:rPr>
          <w:szCs w:val="22"/>
        </w:rPr>
        <w:t xml:space="preserve">A </w:t>
      </w:r>
      <w:r>
        <w:rPr>
          <w:szCs w:val="22"/>
        </w:rPr>
        <w:t>= 3.14 [</w:t>
      </w:r>
      <w:r w:rsidR="00D23BF8">
        <w:rPr>
          <w:szCs w:val="22"/>
        </w:rPr>
        <w:t>d/2]</w:t>
      </w:r>
      <w:r w:rsidR="00D23BF8" w:rsidRPr="00D23BF8">
        <w:rPr>
          <w:szCs w:val="22"/>
          <w:vertAlign w:val="superscript"/>
        </w:rPr>
        <w:t>2</w:t>
      </w:r>
      <w:r w:rsidR="00D23BF8">
        <w:rPr>
          <w:szCs w:val="22"/>
        </w:rPr>
        <w:t xml:space="preserve"> = ______</w:t>
      </w:r>
      <w:r w:rsidR="00A47C2F">
        <w:rPr>
          <w:rStyle w:val="Hyperlink"/>
          <w:i/>
        </w:rPr>
        <w:t>__</w:t>
      </w:r>
      <w:r w:rsidR="00D23BF8">
        <w:rPr>
          <w:szCs w:val="22"/>
        </w:rPr>
        <w:t>___ m</w:t>
      </w:r>
      <w:r w:rsidR="00D23BF8" w:rsidRPr="00124455">
        <w:rPr>
          <w:szCs w:val="22"/>
          <w:vertAlign w:val="superscript"/>
        </w:rPr>
        <w:t>2</w:t>
      </w:r>
    </w:p>
    <w:p w14:paraId="3067360E" w14:textId="7D353CB2" w:rsidR="00D23BF8" w:rsidRDefault="00D23BF8" w:rsidP="00124455">
      <w:pPr>
        <w:ind w:left="360"/>
        <w:rPr>
          <w:szCs w:val="22"/>
        </w:rPr>
      </w:pPr>
      <w:r>
        <w:rPr>
          <w:szCs w:val="22"/>
        </w:rPr>
        <w:t xml:space="preserve">The amount </w:t>
      </w:r>
      <w:r w:rsidR="006C330E">
        <w:rPr>
          <w:szCs w:val="22"/>
        </w:rPr>
        <w:t xml:space="preserve">of </w:t>
      </w:r>
      <w:r>
        <w:rPr>
          <w:szCs w:val="22"/>
        </w:rPr>
        <w:t>carbon sequestered in the tree per year is:</w:t>
      </w:r>
    </w:p>
    <w:p w14:paraId="3B94EE43" w14:textId="60C00F6C" w:rsidR="00124455" w:rsidRPr="00124455" w:rsidRDefault="00D23BF8" w:rsidP="00D23BF8">
      <w:pPr>
        <w:ind w:left="720"/>
        <w:rPr>
          <w:szCs w:val="22"/>
        </w:rPr>
      </w:pPr>
      <w:r>
        <w:rPr>
          <w:szCs w:val="22"/>
        </w:rPr>
        <w:t xml:space="preserve"> </w:t>
      </w:r>
      <w:r w:rsidR="00942C1C">
        <w:rPr>
          <w:rStyle w:val="FootnoteReference"/>
          <w:szCs w:val="22"/>
        </w:rPr>
        <w:footnoteReference w:id="1"/>
      </w:r>
      <w:r>
        <w:rPr>
          <w:szCs w:val="22"/>
        </w:rPr>
        <w:t xml:space="preserve">A x </w:t>
      </w:r>
      <w:r w:rsidRPr="00D23BF8">
        <w:rPr>
          <w:szCs w:val="22"/>
        </w:rPr>
        <w:t>0.205 kg C</w:t>
      </w:r>
      <w:r>
        <w:rPr>
          <w:szCs w:val="22"/>
        </w:rPr>
        <w:t xml:space="preserve"> yr</w:t>
      </w:r>
      <w:r w:rsidRPr="00D23BF8">
        <w:rPr>
          <w:szCs w:val="22"/>
          <w:vertAlign w:val="superscript"/>
        </w:rPr>
        <w:t>-1</w:t>
      </w:r>
      <w:r>
        <w:rPr>
          <w:szCs w:val="22"/>
        </w:rPr>
        <w:t xml:space="preserve"> =</w:t>
      </w:r>
      <w:r>
        <w:rPr>
          <w:rFonts w:ascii="Calibri" w:hAnsi="Calibri"/>
          <w:color w:val="1F497D"/>
          <w:szCs w:val="22"/>
        </w:rPr>
        <w:t xml:space="preserve"> </w:t>
      </w:r>
      <w:r>
        <w:rPr>
          <w:szCs w:val="22"/>
        </w:rPr>
        <w:t>_____</w:t>
      </w:r>
      <w:r w:rsidR="00A47C2F">
        <w:rPr>
          <w:rStyle w:val="Hyperlink"/>
          <w:i/>
        </w:rPr>
        <w:t>__</w:t>
      </w:r>
      <w:r>
        <w:rPr>
          <w:szCs w:val="22"/>
        </w:rPr>
        <w:t>________kg C yr</w:t>
      </w:r>
      <w:r w:rsidRPr="00D23BF8">
        <w:rPr>
          <w:szCs w:val="22"/>
          <w:vertAlign w:val="superscript"/>
        </w:rPr>
        <w:t>-1</w:t>
      </w:r>
    </w:p>
    <w:p w14:paraId="42B0E310" w14:textId="77777777" w:rsidR="00F1472D" w:rsidRPr="000D16F3" w:rsidRDefault="00F1472D" w:rsidP="0066401F">
      <w:pPr>
        <w:rPr>
          <w:szCs w:val="22"/>
        </w:rPr>
      </w:pPr>
    </w:p>
    <w:p w14:paraId="4BB13DFF" w14:textId="17B7CCFB" w:rsidR="00CD3536" w:rsidRPr="00CD3536" w:rsidRDefault="003E0273" w:rsidP="00CD3536">
      <w:pPr>
        <w:pStyle w:val="ListParagraph"/>
        <w:numPr>
          <w:ilvl w:val="0"/>
          <w:numId w:val="2"/>
        </w:numPr>
        <w:spacing w:before="100" w:beforeAutospacing="1" w:after="100" w:afterAutospacing="1"/>
        <w:ind w:left="360"/>
        <w:rPr>
          <w:rFonts w:cs="Arial"/>
          <w:szCs w:val="22"/>
        </w:rPr>
      </w:pPr>
      <w:r>
        <w:rPr>
          <w:rFonts w:cs="Arial"/>
          <w:szCs w:val="22"/>
        </w:rPr>
        <w:t>One of the ways we put CO</w:t>
      </w:r>
      <w:r w:rsidRPr="003E0273">
        <w:rPr>
          <w:rFonts w:cs="Arial"/>
          <w:szCs w:val="22"/>
          <w:vertAlign w:val="subscript"/>
        </w:rPr>
        <w:t>2</w:t>
      </w:r>
      <w:r>
        <w:rPr>
          <w:rFonts w:cs="Arial"/>
          <w:szCs w:val="22"/>
        </w:rPr>
        <w:t xml:space="preserve"> into the air is by driving. </w:t>
      </w:r>
      <w:r w:rsidR="00CD3536">
        <w:rPr>
          <w:rFonts w:cs="Arial"/>
          <w:szCs w:val="22"/>
        </w:rPr>
        <w:t>Through the process of combustion</w:t>
      </w:r>
      <w:r w:rsidR="00535642">
        <w:rPr>
          <w:rFonts w:cs="Arial"/>
          <w:szCs w:val="22"/>
        </w:rPr>
        <w:t xml:space="preserve"> or burning</w:t>
      </w:r>
      <w:r>
        <w:rPr>
          <w:rFonts w:cs="Arial"/>
          <w:szCs w:val="22"/>
        </w:rPr>
        <w:t>,</w:t>
      </w:r>
      <w:r w:rsidR="00CD3536">
        <w:rPr>
          <w:rFonts w:cs="Arial"/>
          <w:szCs w:val="22"/>
        </w:rPr>
        <w:t xml:space="preserve"> molecules of gasoline (</w:t>
      </w:r>
      <w:r w:rsidR="006C3E03">
        <w:rPr>
          <w:rFonts w:cs="Arial"/>
          <w:szCs w:val="22"/>
        </w:rPr>
        <w:t xml:space="preserve">composed of </w:t>
      </w:r>
      <w:r w:rsidR="00CD3536">
        <w:rPr>
          <w:rFonts w:cs="Arial"/>
          <w:szCs w:val="22"/>
        </w:rPr>
        <w:t>hydrocarbons</w:t>
      </w:r>
      <w:r w:rsidR="006C3E03">
        <w:rPr>
          <w:rFonts w:cs="Arial"/>
          <w:szCs w:val="22"/>
        </w:rPr>
        <w:t xml:space="preserve"> such as </w:t>
      </w:r>
      <w:r w:rsidR="006C3E03"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C</w:t>
      </w:r>
      <w:r w:rsidR="006C3E03"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8</w:t>
      </w:r>
      <w:r w:rsidR="006C3E03"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H</w:t>
      </w:r>
      <w:r w:rsidR="006C3E03"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18</w:t>
      </w:r>
      <w:r w:rsidR="00CD3536">
        <w:rPr>
          <w:rFonts w:cs="Arial"/>
          <w:szCs w:val="22"/>
        </w:rPr>
        <w:t>) and oxygen (</w:t>
      </w:r>
      <w:r w:rsidR="00CD3536">
        <w:t>O</w:t>
      </w:r>
      <w:bookmarkStart w:id="0" w:name="_GoBack"/>
      <w:bookmarkEnd w:id="0"/>
      <w:r w:rsidR="00CD3536" w:rsidRPr="00A76880">
        <w:rPr>
          <w:vertAlign w:val="subscript"/>
        </w:rPr>
        <w:t>2</w:t>
      </w:r>
      <w:r w:rsidR="00CD3536">
        <w:rPr>
          <w:szCs w:val="22"/>
        </w:rPr>
        <w:t xml:space="preserve">) </w:t>
      </w:r>
      <w:r w:rsidR="00CD3536">
        <w:rPr>
          <w:szCs w:val="22"/>
        </w:rPr>
        <w:lastRenderedPageBreak/>
        <w:t>are converted into molecules of</w:t>
      </w:r>
      <w:r>
        <w:rPr>
          <w:rFonts w:cs="Arial"/>
          <w:szCs w:val="22"/>
        </w:rPr>
        <w:t xml:space="preserve"> CO</w:t>
      </w:r>
      <w:r w:rsidRPr="003E0273">
        <w:rPr>
          <w:rFonts w:cs="Arial"/>
          <w:szCs w:val="22"/>
          <w:vertAlign w:val="subscript"/>
        </w:rPr>
        <w:t>2</w:t>
      </w:r>
      <w:r>
        <w:rPr>
          <w:rFonts w:cs="Arial"/>
          <w:szCs w:val="22"/>
        </w:rPr>
        <w:t xml:space="preserve"> and</w:t>
      </w:r>
      <w:r w:rsidR="00CD3536">
        <w:rPr>
          <w:rFonts w:cs="Arial"/>
          <w:szCs w:val="22"/>
        </w:rPr>
        <w:t>,</w:t>
      </w:r>
      <w:r w:rsidR="00CD3536" w:rsidRPr="00CD3536">
        <w:t xml:space="preserve"> </w:t>
      </w:r>
      <w:r w:rsidR="00CD3536">
        <w:t>H</w:t>
      </w:r>
      <w:r w:rsidR="00CD3536">
        <w:rPr>
          <w:szCs w:val="22"/>
          <w:vertAlign w:val="subscript"/>
        </w:rPr>
        <w:t>2</w:t>
      </w:r>
      <w:r w:rsidR="00CD3536">
        <w:rPr>
          <w:szCs w:val="22"/>
        </w:rPr>
        <w:t>O,</w:t>
      </w:r>
      <w:r w:rsidR="00CD3536">
        <w:rPr>
          <w:rFonts w:cs="Arial"/>
          <w:szCs w:val="22"/>
        </w:rPr>
        <w:t xml:space="preserve"> both of which are emitted into the air and move into the atmosphere</w:t>
      </w:r>
      <w:r>
        <w:rPr>
          <w:rFonts w:cs="Arial"/>
          <w:szCs w:val="22"/>
        </w:rPr>
        <w:t xml:space="preserve">. </w:t>
      </w:r>
    </w:p>
    <w:p w14:paraId="69A43FB1" w14:textId="77777777" w:rsidR="00CD3536" w:rsidRPr="00CD3536" w:rsidRDefault="00CD3536" w:rsidP="00CD3536">
      <w:pPr>
        <w:spacing w:after="0"/>
        <w:jc w:val="center"/>
        <w:rPr>
          <w:rFonts w:ascii="Times" w:hAnsi="Times"/>
          <w:sz w:val="20"/>
        </w:rPr>
      </w:pP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2 C</w:t>
      </w:r>
      <w:r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8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H</w:t>
      </w:r>
      <w:r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18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 + 25 O</w:t>
      </w:r>
      <w:r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2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 </w:t>
      </w:r>
      <w:r w:rsidRPr="00CD3536">
        <w:rPr>
          <w:rFonts w:ascii="Times New Roman" w:hAnsi="Times New Roman"/>
          <w:color w:val="222222"/>
          <w:sz w:val="21"/>
          <w:szCs w:val="21"/>
          <w:shd w:val="clear" w:color="auto" w:fill="FFFFFF"/>
        </w:rPr>
        <w:t>→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 xml:space="preserve"> 16 CO</w:t>
      </w:r>
      <w:r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2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 + 18 H</w:t>
      </w:r>
      <w:r w:rsidRPr="00CD3536">
        <w:rPr>
          <w:rFonts w:ascii="Helvetica" w:hAnsi="Helvetica"/>
          <w:color w:val="222222"/>
          <w:sz w:val="17"/>
          <w:szCs w:val="17"/>
          <w:shd w:val="clear" w:color="auto" w:fill="FFFFFF"/>
          <w:vertAlign w:val="subscript"/>
        </w:rPr>
        <w:t>2</w:t>
      </w:r>
      <w:r w:rsidRPr="00CD3536">
        <w:rPr>
          <w:rFonts w:ascii="Helvetica" w:hAnsi="Helvetica"/>
          <w:color w:val="222222"/>
          <w:sz w:val="21"/>
          <w:szCs w:val="21"/>
          <w:shd w:val="clear" w:color="auto" w:fill="FFFFFF"/>
        </w:rPr>
        <w:t>O</w:t>
      </w:r>
    </w:p>
    <w:p w14:paraId="5D2C6442" w14:textId="40048DDE" w:rsidR="005B3C53" w:rsidRDefault="005B3C53" w:rsidP="00CD3536">
      <w:pPr>
        <w:pStyle w:val="ListParagraph"/>
        <w:numPr>
          <w:ilvl w:val="0"/>
          <w:numId w:val="0"/>
        </w:numPr>
        <w:spacing w:before="100" w:beforeAutospacing="1" w:after="100" w:afterAutospacing="1"/>
        <w:ind w:left="360"/>
        <w:rPr>
          <w:rFonts w:cs="Arial"/>
          <w:szCs w:val="22"/>
        </w:rPr>
      </w:pPr>
      <w:r w:rsidRPr="005B3C53">
        <w:rPr>
          <w:rFonts w:cs="Arial"/>
          <w:szCs w:val="22"/>
        </w:rPr>
        <w:t xml:space="preserve">The Environmental Protection Agency (EPA) estimates </w:t>
      </w:r>
      <w:r w:rsidRPr="005B3C53">
        <w:rPr>
          <w:rFonts w:cs="Arial"/>
          <w:b/>
          <w:szCs w:val="22"/>
        </w:rPr>
        <w:t xml:space="preserve">a typical passenger vehicle emits about 4.7 metric tons (1000 kg) of carbon dioxide per year.  </w:t>
      </w:r>
      <w:r w:rsidR="00677D0A">
        <w:rPr>
          <w:rFonts w:cs="Arial"/>
          <w:b/>
          <w:szCs w:val="22"/>
        </w:rPr>
        <w:t xml:space="preserve">That is </w:t>
      </w:r>
      <w:r w:rsidR="009000E2">
        <w:rPr>
          <w:rFonts w:cs="Arial"/>
          <w:b/>
          <w:szCs w:val="22"/>
        </w:rPr>
        <w:t>1300</w:t>
      </w:r>
      <w:r w:rsidRPr="005B3C53">
        <w:rPr>
          <w:rFonts w:cs="Arial"/>
          <w:b/>
          <w:szCs w:val="22"/>
        </w:rPr>
        <w:t xml:space="preserve"> </w:t>
      </w:r>
      <w:r w:rsidR="00677D0A">
        <w:rPr>
          <w:rFonts w:cs="Arial"/>
          <w:b/>
          <w:szCs w:val="22"/>
        </w:rPr>
        <w:t>kg of carbon</w:t>
      </w:r>
      <w:r w:rsidRPr="005B3C53">
        <w:rPr>
          <w:rFonts w:cs="Arial"/>
          <w:b/>
          <w:szCs w:val="22"/>
        </w:rPr>
        <w:t xml:space="preserve"> </w:t>
      </w:r>
      <w:r w:rsidR="00197E16">
        <w:rPr>
          <w:rFonts w:cs="Arial"/>
          <w:b/>
          <w:szCs w:val="22"/>
        </w:rPr>
        <w:t xml:space="preserve">moving from gasoline to the atmosphere </w:t>
      </w:r>
      <w:r w:rsidRPr="005B3C53">
        <w:rPr>
          <w:rFonts w:cs="Arial"/>
          <w:b/>
          <w:szCs w:val="22"/>
        </w:rPr>
        <w:t xml:space="preserve">per year. </w:t>
      </w:r>
      <w:r w:rsidRPr="005B3C53">
        <w:rPr>
          <w:rFonts w:cs="Arial"/>
          <w:szCs w:val="22"/>
        </w:rPr>
        <w:t>This assumes the average gasoline vehicle on the road today has a fuel economy of about 21.6 miles per gallon and drives around 11,400 miles per year. Every gallon of gasoline burned creates about 8</w:t>
      </w:r>
      <w:r w:rsidR="00677D0A">
        <w:rPr>
          <w:rFonts w:cs="Arial"/>
          <w:szCs w:val="22"/>
        </w:rPr>
        <w:t>.9</w:t>
      </w:r>
      <w:r w:rsidRPr="005B3C53">
        <w:rPr>
          <w:rFonts w:cs="Arial"/>
          <w:szCs w:val="22"/>
        </w:rPr>
        <w:t xml:space="preserve"> </w:t>
      </w:r>
      <w:r w:rsidR="00677D0A">
        <w:rPr>
          <w:rFonts w:cs="Arial"/>
          <w:szCs w:val="22"/>
        </w:rPr>
        <w:t>kg</w:t>
      </w:r>
      <w:r w:rsidRPr="005B3C53">
        <w:rPr>
          <w:rFonts w:cs="Arial"/>
          <w:szCs w:val="22"/>
        </w:rPr>
        <w:t xml:space="preserve"> of CO</w:t>
      </w:r>
      <w:r w:rsidRPr="005B3C53">
        <w:rPr>
          <w:rFonts w:cs="Arial"/>
          <w:szCs w:val="22"/>
          <w:vertAlign w:val="subscript"/>
        </w:rPr>
        <w:t>2</w:t>
      </w:r>
      <w:r w:rsidRPr="005B3C53">
        <w:rPr>
          <w:rFonts w:cs="Arial"/>
          <w:szCs w:val="22"/>
        </w:rPr>
        <w:t>.</w:t>
      </w:r>
    </w:p>
    <w:p w14:paraId="0B0F1497" w14:textId="431C921A" w:rsidR="005B3C53" w:rsidRDefault="005B3C53" w:rsidP="005B3C53">
      <w:pPr>
        <w:spacing w:before="100" w:beforeAutospacing="1" w:after="100" w:afterAutospacing="1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Does your tree sequester </w:t>
      </w:r>
      <w:r w:rsidR="00677D0A">
        <w:rPr>
          <w:rFonts w:cs="Arial"/>
          <w:szCs w:val="22"/>
        </w:rPr>
        <w:t>1300 kg</w:t>
      </w:r>
      <w:r w:rsidR="00CD3536">
        <w:rPr>
          <w:rFonts w:cs="Arial"/>
          <w:szCs w:val="22"/>
        </w:rPr>
        <w:t xml:space="preserve"> of</w:t>
      </w:r>
      <w:r>
        <w:rPr>
          <w:rFonts w:cs="Arial"/>
          <w:szCs w:val="22"/>
        </w:rPr>
        <w:t xml:space="preserve"> </w:t>
      </w:r>
      <w:r w:rsidR="00677D0A">
        <w:rPr>
          <w:rFonts w:cs="Arial"/>
          <w:szCs w:val="22"/>
        </w:rPr>
        <w:t>carbon</w:t>
      </w:r>
      <w:r>
        <w:rPr>
          <w:rFonts w:cs="Arial"/>
          <w:szCs w:val="22"/>
        </w:rPr>
        <w:t xml:space="preserve"> per year? __</w:t>
      </w:r>
      <w:r w:rsidR="00A47C2F">
        <w:rPr>
          <w:rStyle w:val="Hyperlink"/>
          <w:i/>
        </w:rPr>
        <w:t>__</w:t>
      </w:r>
      <w:r>
        <w:rPr>
          <w:rFonts w:cs="Arial"/>
          <w:szCs w:val="22"/>
        </w:rPr>
        <w:t>_</w:t>
      </w:r>
    </w:p>
    <w:p w14:paraId="5C95ABD0" w14:textId="0E04352F" w:rsidR="005B3C53" w:rsidRDefault="005B3C53" w:rsidP="005B3C53">
      <w:pPr>
        <w:spacing w:before="100" w:beforeAutospacing="1" w:after="100" w:afterAutospacing="1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How many trees like yours would it take to sequester </w:t>
      </w:r>
      <w:r w:rsidR="00677D0A">
        <w:rPr>
          <w:rFonts w:cs="Arial"/>
          <w:szCs w:val="22"/>
        </w:rPr>
        <w:t>1300 kg of carbon</w:t>
      </w:r>
      <w:r w:rsidR="00C37A37">
        <w:rPr>
          <w:rFonts w:cs="Arial"/>
          <w:szCs w:val="22"/>
          <w:vertAlign w:val="subscript"/>
        </w:rPr>
        <w:t xml:space="preserve"> </w:t>
      </w:r>
      <w:r w:rsidR="00C37A37" w:rsidRPr="00C37A37">
        <w:rPr>
          <w:rFonts w:cs="Arial"/>
          <w:szCs w:val="22"/>
        </w:rPr>
        <w:t>per year</w:t>
      </w:r>
      <w:r>
        <w:rPr>
          <w:rFonts w:cs="Arial"/>
          <w:szCs w:val="22"/>
        </w:rPr>
        <w:t>?</w:t>
      </w:r>
    </w:p>
    <w:p w14:paraId="1DF474EF" w14:textId="77777777" w:rsidR="00A47C2F" w:rsidRDefault="00A47C2F" w:rsidP="00FC29A0">
      <w:pPr>
        <w:ind w:left="432"/>
        <w:rPr>
          <w:rStyle w:val="Hyperlink"/>
          <w:i/>
          <w:u w:val="none"/>
        </w:rPr>
      </w:pPr>
    </w:p>
    <w:p w14:paraId="3AD4D8C8" w14:textId="77777777" w:rsidR="00A47C2F" w:rsidRDefault="00A47C2F" w:rsidP="00FC29A0">
      <w:pPr>
        <w:ind w:left="432"/>
        <w:rPr>
          <w:rStyle w:val="Hyperlink"/>
          <w:i/>
          <w:u w:val="none"/>
        </w:rPr>
      </w:pPr>
    </w:p>
    <w:p w14:paraId="513BFE23" w14:textId="77777777" w:rsidR="00A47C2F" w:rsidRDefault="00A47C2F" w:rsidP="00FC29A0">
      <w:pPr>
        <w:ind w:left="432"/>
        <w:rPr>
          <w:rStyle w:val="Hyperlink"/>
          <w:i/>
          <w:u w:val="none"/>
        </w:rPr>
      </w:pPr>
    </w:p>
    <w:p w14:paraId="48AE742F" w14:textId="77777777" w:rsidR="00513426" w:rsidRDefault="00513426" w:rsidP="00FC29A0">
      <w:pPr>
        <w:ind w:left="432"/>
        <w:rPr>
          <w:rFonts w:cs="Arial"/>
          <w:b/>
          <w:sz w:val="28"/>
          <w:szCs w:val="28"/>
        </w:rPr>
      </w:pPr>
    </w:p>
    <w:p w14:paraId="140E2BFE" w14:textId="4ED2D847" w:rsidR="00942C1C" w:rsidRDefault="00942C1C" w:rsidP="00942C1C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Digging Deeper</w:t>
      </w:r>
    </w:p>
    <w:p w14:paraId="7EBA5EC6" w14:textId="198DFD76" w:rsidR="00942C1C" w:rsidRPr="00CE301D" w:rsidRDefault="00942C1C" w:rsidP="000847F7">
      <w:pPr>
        <w:pStyle w:val="ListParagraph"/>
        <w:numPr>
          <w:ilvl w:val="0"/>
          <w:numId w:val="9"/>
        </w:numPr>
        <w:ind w:left="360"/>
        <w:rPr>
          <w:rFonts w:cs="Arial"/>
          <w:szCs w:val="22"/>
        </w:rPr>
      </w:pPr>
      <w:r w:rsidRPr="00CE301D">
        <w:rPr>
          <w:rFonts w:cs="Arial"/>
          <w:szCs w:val="22"/>
        </w:rPr>
        <w:t xml:space="preserve">Our calculation of the amount of carbon dioxide sequestered per yea depended on the size of the canopy of the tree.  However, in reality there many </w:t>
      </w:r>
      <w:r w:rsidRPr="00CE301D">
        <w:rPr>
          <w:rFonts w:cs="Arial"/>
          <w:b/>
          <w:i/>
          <w:szCs w:val="22"/>
        </w:rPr>
        <w:t>other factors that affect the rate of photosynthesis</w:t>
      </w:r>
      <w:r w:rsidRPr="00CE301D">
        <w:rPr>
          <w:rFonts w:cs="Arial"/>
          <w:szCs w:val="22"/>
        </w:rPr>
        <w:t>.  Can you think of some of these?</w:t>
      </w:r>
    </w:p>
    <w:p w14:paraId="34DFCA34" w14:textId="77777777" w:rsidR="000847F7" w:rsidRPr="00CE301D" w:rsidRDefault="000847F7" w:rsidP="000847F7">
      <w:pPr>
        <w:rPr>
          <w:rFonts w:cs="Arial"/>
          <w:szCs w:val="22"/>
        </w:rPr>
      </w:pPr>
    </w:p>
    <w:p w14:paraId="17007C44" w14:textId="77777777" w:rsidR="00A47C2F" w:rsidRPr="00CE301D" w:rsidRDefault="00A47C2F" w:rsidP="00942C1C">
      <w:pPr>
        <w:rPr>
          <w:rStyle w:val="Hyperlink"/>
          <w:i/>
          <w:szCs w:val="22"/>
          <w:u w:val="none"/>
        </w:rPr>
      </w:pPr>
    </w:p>
    <w:p w14:paraId="48EA5235" w14:textId="77777777" w:rsidR="00A47C2F" w:rsidRPr="00CE301D" w:rsidRDefault="00A47C2F" w:rsidP="00942C1C">
      <w:pPr>
        <w:rPr>
          <w:rStyle w:val="Hyperlink"/>
          <w:i/>
          <w:szCs w:val="22"/>
          <w:u w:val="none"/>
        </w:rPr>
      </w:pPr>
    </w:p>
    <w:p w14:paraId="665D2DF5" w14:textId="77777777" w:rsidR="00942C1C" w:rsidRPr="00CE301D" w:rsidRDefault="00942C1C" w:rsidP="00942C1C">
      <w:pPr>
        <w:rPr>
          <w:rFonts w:cs="Arial"/>
          <w:szCs w:val="22"/>
        </w:rPr>
      </w:pPr>
    </w:p>
    <w:p w14:paraId="7D1E935E" w14:textId="23976B3B" w:rsidR="000847F7" w:rsidRPr="00CE301D" w:rsidRDefault="000847F7" w:rsidP="000847F7">
      <w:pPr>
        <w:ind w:left="360"/>
        <w:rPr>
          <w:rFonts w:cs="Arial"/>
          <w:szCs w:val="22"/>
        </w:rPr>
      </w:pPr>
      <w:r w:rsidRPr="00CE301D">
        <w:rPr>
          <w:rFonts w:cs="Arial"/>
          <w:szCs w:val="22"/>
        </w:rPr>
        <w:t>The U.S. Department of Agriculture Forest Service has a calculator that takes into account type of tree and climate (</w:t>
      </w:r>
      <w:r w:rsidR="009137BB" w:rsidRPr="00CE301D">
        <w:rPr>
          <w:rFonts w:cs="Arial"/>
          <w:szCs w:val="22"/>
        </w:rPr>
        <w:t xml:space="preserve">CUFR Tre Carbon Calculator, </w:t>
      </w:r>
      <w:hyperlink r:id="rId8" w:history="1">
        <w:r w:rsidR="009137BB" w:rsidRPr="00CE301D">
          <w:rPr>
            <w:rStyle w:val="Hyperlink"/>
            <w:rFonts w:cs="Arial"/>
            <w:szCs w:val="22"/>
          </w:rPr>
          <w:t>https://www.fs.usda.gov/ccrc/tools/tree-carbon-calculator-ctcc</w:t>
        </w:r>
      </w:hyperlink>
      <w:r w:rsidR="009137BB" w:rsidRPr="00CE301D">
        <w:rPr>
          <w:rFonts w:cs="Arial"/>
          <w:szCs w:val="22"/>
        </w:rPr>
        <w:t xml:space="preserve">).  This calculator uses the diameter at chest height and the height of the tree as measures of tree size.  </w:t>
      </w:r>
      <w:r w:rsidR="009137BB" w:rsidRPr="00CE301D">
        <w:rPr>
          <w:rFonts w:cs="Arial"/>
          <w:b/>
          <w:i/>
          <w:szCs w:val="22"/>
        </w:rPr>
        <w:t>How does the estimate of CO</w:t>
      </w:r>
      <w:r w:rsidR="009137BB" w:rsidRPr="00CE301D">
        <w:rPr>
          <w:rFonts w:cs="Arial"/>
          <w:b/>
          <w:i/>
          <w:szCs w:val="22"/>
          <w:vertAlign w:val="subscript"/>
        </w:rPr>
        <w:t>2</w:t>
      </w:r>
      <w:r w:rsidR="009137BB" w:rsidRPr="00CE301D">
        <w:rPr>
          <w:rFonts w:cs="Arial"/>
          <w:b/>
          <w:i/>
          <w:szCs w:val="22"/>
        </w:rPr>
        <w:t xml:space="preserve"> sequestered from this tool agree with your original calculation?</w:t>
      </w:r>
      <w:r w:rsidR="009137BB" w:rsidRPr="00CE301D">
        <w:rPr>
          <w:rFonts w:cs="Arial"/>
          <w:szCs w:val="22"/>
        </w:rPr>
        <w:t xml:space="preserve">  Note that your original calculation yielded kg of carbon and this calculator estimates kg of carbon dioxide.  To compare the results, you need to know that carbon makes up a </w:t>
      </w:r>
      <w:r w:rsidR="001820FE" w:rsidRPr="00CE301D">
        <w:rPr>
          <w:rFonts w:cs="Arial"/>
          <w:szCs w:val="22"/>
        </w:rPr>
        <w:t xml:space="preserve">little more than a </w:t>
      </w:r>
      <w:r w:rsidR="009137BB" w:rsidRPr="00CE301D">
        <w:rPr>
          <w:rFonts w:cs="Arial"/>
          <w:szCs w:val="22"/>
        </w:rPr>
        <w:t>quarter (0.2</w:t>
      </w:r>
      <w:r w:rsidR="001820FE" w:rsidRPr="00CE301D">
        <w:rPr>
          <w:rFonts w:cs="Arial"/>
          <w:szCs w:val="22"/>
        </w:rPr>
        <w:t>7</w:t>
      </w:r>
      <w:r w:rsidR="009137BB" w:rsidRPr="00CE301D">
        <w:rPr>
          <w:rFonts w:cs="Arial"/>
          <w:szCs w:val="22"/>
        </w:rPr>
        <w:t>) of the mass of carbon dioxide.</w:t>
      </w:r>
    </w:p>
    <w:p w14:paraId="75315FD0" w14:textId="77777777" w:rsidR="001820FE" w:rsidRPr="00CE301D" w:rsidRDefault="001820FE" w:rsidP="000847F7">
      <w:pPr>
        <w:ind w:left="360"/>
        <w:rPr>
          <w:rFonts w:cs="Arial"/>
          <w:szCs w:val="22"/>
        </w:rPr>
      </w:pPr>
    </w:p>
    <w:p w14:paraId="111BF59A" w14:textId="14F60A38" w:rsidR="00764F07" w:rsidRPr="00CE301D" w:rsidRDefault="00D40240" w:rsidP="00B056D3">
      <w:pPr>
        <w:pStyle w:val="ListParagraph"/>
        <w:numPr>
          <w:ilvl w:val="0"/>
          <w:numId w:val="9"/>
        </w:numPr>
        <w:ind w:left="360"/>
        <w:rPr>
          <w:rFonts w:cs="Arial"/>
          <w:i/>
          <w:color w:val="0070C0"/>
          <w:szCs w:val="22"/>
        </w:rPr>
      </w:pPr>
      <w:r w:rsidRPr="00CE301D">
        <w:rPr>
          <w:rFonts w:cs="Arial"/>
          <w:szCs w:val="22"/>
        </w:rPr>
        <w:t xml:space="preserve">You calculated the amount of carbon your tree sequesters in a year.  But </w:t>
      </w:r>
      <w:r w:rsidRPr="00CE301D">
        <w:rPr>
          <w:rFonts w:cs="Arial"/>
          <w:b/>
          <w:i/>
          <w:szCs w:val="22"/>
        </w:rPr>
        <w:t>how much carbon does the tree sequester over its life time</w:t>
      </w:r>
      <w:r w:rsidRPr="00CE301D">
        <w:rPr>
          <w:rFonts w:cs="Arial"/>
          <w:szCs w:val="22"/>
        </w:rPr>
        <w:t>?</w:t>
      </w:r>
      <w:r w:rsidR="00872389" w:rsidRPr="00CE301D">
        <w:rPr>
          <w:rFonts w:cs="Arial"/>
          <w:szCs w:val="22"/>
        </w:rPr>
        <w:t xml:space="preserve">  </w:t>
      </w:r>
      <w:r w:rsidR="00B056D3" w:rsidRPr="00CE301D">
        <w:rPr>
          <w:rFonts w:cs="Arial"/>
          <w:szCs w:val="22"/>
        </w:rPr>
        <w:t>The Forest Service calculator also gives this information.</w:t>
      </w:r>
    </w:p>
    <w:p w14:paraId="16FE8BF4" w14:textId="77779C18" w:rsidR="00B056D3" w:rsidRPr="00CE301D" w:rsidRDefault="00B056D3" w:rsidP="002E4047">
      <w:pPr>
        <w:ind w:left="360"/>
        <w:jc w:val="center"/>
        <w:rPr>
          <w:rFonts w:cs="Arial"/>
          <w:color w:val="0070C0"/>
          <w:szCs w:val="22"/>
        </w:rPr>
      </w:pPr>
      <w:r w:rsidRPr="00CE301D">
        <w:rPr>
          <w:rFonts w:cs="Arial"/>
          <w:szCs w:val="22"/>
        </w:rPr>
        <w:t>total kg CO</w:t>
      </w:r>
      <w:r w:rsidRPr="00CE301D">
        <w:rPr>
          <w:rFonts w:cs="Arial"/>
          <w:szCs w:val="22"/>
          <w:vertAlign w:val="subscript"/>
        </w:rPr>
        <w:t>2</w:t>
      </w:r>
      <w:r w:rsidRPr="00CE301D">
        <w:rPr>
          <w:rFonts w:cs="Arial"/>
          <w:szCs w:val="22"/>
        </w:rPr>
        <w:t xml:space="preserve"> sequestered x 0.27 =  total kg carbon</w:t>
      </w:r>
    </w:p>
    <w:p w14:paraId="7C6A5B54" w14:textId="77777777" w:rsidR="00764F07" w:rsidRPr="00CE301D" w:rsidRDefault="00764F07" w:rsidP="00872389">
      <w:pPr>
        <w:ind w:left="360"/>
        <w:rPr>
          <w:rFonts w:cs="Arial"/>
          <w:i/>
          <w:szCs w:val="22"/>
        </w:rPr>
      </w:pPr>
    </w:p>
    <w:p w14:paraId="53D746B4" w14:textId="64AC3130" w:rsidR="00872389" w:rsidRPr="00CE301D" w:rsidRDefault="00872389" w:rsidP="00872389">
      <w:pPr>
        <w:ind w:left="360"/>
        <w:rPr>
          <w:rFonts w:cs="Arial"/>
          <w:szCs w:val="22"/>
        </w:rPr>
      </w:pPr>
      <w:r w:rsidRPr="00CE301D">
        <w:rPr>
          <w:rFonts w:cs="Arial"/>
          <w:b/>
          <w:i/>
          <w:szCs w:val="22"/>
        </w:rPr>
        <w:t xml:space="preserve">What do you think will be the fate of that carbon?  </w:t>
      </w:r>
      <w:r w:rsidR="00CC76B4" w:rsidRPr="00CE301D">
        <w:rPr>
          <w:rFonts w:cs="Arial"/>
          <w:szCs w:val="22"/>
        </w:rPr>
        <w:t>What happens to the carbon in each of the following scenarios?</w:t>
      </w:r>
    </w:p>
    <w:p w14:paraId="27744937" w14:textId="182865F8" w:rsidR="00CC76B4" w:rsidRPr="00CE301D" w:rsidRDefault="00CC76B4" w:rsidP="002E4047">
      <w:pPr>
        <w:pStyle w:val="ListParagraph"/>
        <w:numPr>
          <w:ilvl w:val="0"/>
          <w:numId w:val="10"/>
        </w:numPr>
        <w:rPr>
          <w:rFonts w:cs="Arial"/>
          <w:szCs w:val="22"/>
        </w:rPr>
      </w:pPr>
      <w:r w:rsidRPr="00CE301D">
        <w:rPr>
          <w:rFonts w:cs="Arial"/>
          <w:szCs w:val="22"/>
        </w:rPr>
        <w:t>The tree is harvested and used for firewood.</w:t>
      </w:r>
    </w:p>
    <w:p w14:paraId="13B95CAC" w14:textId="77777777" w:rsidR="00A47C2F" w:rsidRPr="00CE301D" w:rsidRDefault="00A47C2F" w:rsidP="002E4047">
      <w:pPr>
        <w:rPr>
          <w:rStyle w:val="Hyperlink"/>
          <w:i/>
          <w:szCs w:val="22"/>
          <w:u w:val="none"/>
        </w:rPr>
      </w:pPr>
    </w:p>
    <w:p w14:paraId="2A3A61A6" w14:textId="77777777" w:rsidR="00A47C2F" w:rsidRPr="00CE301D" w:rsidRDefault="00A47C2F" w:rsidP="002E4047">
      <w:pPr>
        <w:rPr>
          <w:rStyle w:val="Hyperlink"/>
          <w:i/>
          <w:szCs w:val="22"/>
          <w:u w:val="none"/>
        </w:rPr>
      </w:pPr>
    </w:p>
    <w:p w14:paraId="4DAEC653" w14:textId="77777777" w:rsidR="00CC76B4" w:rsidRPr="00CE301D" w:rsidRDefault="00CC76B4" w:rsidP="002E4047">
      <w:pPr>
        <w:rPr>
          <w:rFonts w:cs="Arial"/>
          <w:szCs w:val="22"/>
        </w:rPr>
      </w:pPr>
    </w:p>
    <w:p w14:paraId="60DC9443" w14:textId="79D7070E" w:rsidR="00CC76B4" w:rsidRPr="00CE301D" w:rsidRDefault="00CC76B4" w:rsidP="002E4047">
      <w:pPr>
        <w:pStyle w:val="ListParagraph"/>
        <w:numPr>
          <w:ilvl w:val="0"/>
          <w:numId w:val="10"/>
        </w:numPr>
        <w:rPr>
          <w:rFonts w:cs="Arial"/>
          <w:szCs w:val="22"/>
        </w:rPr>
      </w:pPr>
      <w:r w:rsidRPr="00CE301D">
        <w:rPr>
          <w:rFonts w:cs="Arial"/>
          <w:szCs w:val="22"/>
        </w:rPr>
        <w:t>The tree is harvested and its wood is used to make a house.</w:t>
      </w:r>
    </w:p>
    <w:p w14:paraId="7A9C9E22" w14:textId="77777777" w:rsidR="00A47C2F" w:rsidRPr="00CE301D" w:rsidRDefault="00A47C2F" w:rsidP="00CC76B4">
      <w:pPr>
        <w:ind w:left="360"/>
        <w:rPr>
          <w:rStyle w:val="Hyperlink"/>
          <w:i/>
          <w:szCs w:val="22"/>
          <w:u w:val="none"/>
        </w:rPr>
      </w:pPr>
    </w:p>
    <w:p w14:paraId="6719A862" w14:textId="77777777" w:rsidR="00A47C2F" w:rsidRPr="00CE301D" w:rsidRDefault="00A47C2F" w:rsidP="00CC76B4">
      <w:pPr>
        <w:ind w:left="360"/>
        <w:rPr>
          <w:rStyle w:val="Hyperlink"/>
          <w:i/>
          <w:szCs w:val="22"/>
          <w:u w:val="none"/>
        </w:rPr>
      </w:pPr>
    </w:p>
    <w:p w14:paraId="7AF5FFCD" w14:textId="77777777" w:rsidR="00CC76B4" w:rsidRPr="00CE301D" w:rsidRDefault="00CC76B4" w:rsidP="00CC76B4">
      <w:pPr>
        <w:ind w:left="360"/>
        <w:rPr>
          <w:rFonts w:cs="Arial"/>
          <w:szCs w:val="22"/>
        </w:rPr>
      </w:pPr>
    </w:p>
    <w:p w14:paraId="55DB720B" w14:textId="0584ABCB" w:rsidR="00CC76B4" w:rsidRPr="00CE301D" w:rsidRDefault="00CC76B4" w:rsidP="002E4047">
      <w:pPr>
        <w:pStyle w:val="ListParagraph"/>
        <w:numPr>
          <w:ilvl w:val="0"/>
          <w:numId w:val="10"/>
        </w:numPr>
        <w:rPr>
          <w:rFonts w:cs="Arial"/>
          <w:szCs w:val="22"/>
        </w:rPr>
      </w:pPr>
      <w:r w:rsidRPr="00CE301D">
        <w:rPr>
          <w:rFonts w:cs="Arial"/>
          <w:szCs w:val="22"/>
        </w:rPr>
        <w:t>The tree dies and decomposes in the forest.</w:t>
      </w:r>
    </w:p>
    <w:p w14:paraId="32C6E5A7" w14:textId="77777777" w:rsidR="009137BB" w:rsidRPr="00CE301D" w:rsidRDefault="009137BB" w:rsidP="000847F7">
      <w:pPr>
        <w:ind w:left="360"/>
        <w:rPr>
          <w:rFonts w:cs="Arial"/>
          <w:szCs w:val="22"/>
        </w:rPr>
      </w:pPr>
    </w:p>
    <w:p w14:paraId="2685E39A" w14:textId="77777777" w:rsidR="009137BB" w:rsidRPr="00CE301D" w:rsidRDefault="009137BB" w:rsidP="009137BB">
      <w:pPr>
        <w:rPr>
          <w:rFonts w:cs="Arial"/>
          <w:szCs w:val="22"/>
        </w:rPr>
      </w:pPr>
    </w:p>
    <w:sectPr w:rsidR="009137BB" w:rsidRPr="00CE301D" w:rsidSect="004301B1"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0D44F" w14:textId="77777777" w:rsidR="00DE044F" w:rsidRDefault="00DE044F">
      <w:r>
        <w:separator/>
      </w:r>
    </w:p>
  </w:endnote>
  <w:endnote w:type="continuationSeparator" w:id="0">
    <w:p w14:paraId="062838D1" w14:textId="77777777" w:rsidR="00DE044F" w:rsidRDefault="00DE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E2D05" w14:textId="77777777" w:rsidR="0069449C" w:rsidRPr="006B6225" w:rsidRDefault="0069449C" w:rsidP="0069449C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Plants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sz w:val="16"/>
        <w:szCs w:val="16"/>
      </w:rPr>
      <w:t xml:space="preserve">Community Connection </w:t>
    </w:r>
    <w:r w:rsidRPr="008B5602">
      <w:rPr>
        <w:i/>
        <w:sz w:val="16"/>
        <w:szCs w:val="16"/>
      </w:rPr>
      <w:t>Activity</w:t>
    </w:r>
  </w:p>
  <w:p w14:paraId="59421306" w14:textId="77777777" w:rsidR="0069449C" w:rsidRPr="005A13C9" w:rsidRDefault="0069449C" w:rsidP="0069449C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  <w:p w14:paraId="0E8F1FAC" w14:textId="77777777" w:rsidR="00CD3536" w:rsidRDefault="00CD3536" w:rsidP="00F538F4">
    <w:pPr>
      <w:pStyle w:val="Footer"/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C51A2" w14:textId="77777777" w:rsidR="0069449C" w:rsidRDefault="0069449C" w:rsidP="0069449C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69449C" w:rsidRPr="00A60C04" w14:paraId="573D5BD5" w14:textId="77777777" w:rsidTr="00BD008F">
      <w:trPr>
        <w:trHeight w:val="541"/>
      </w:trPr>
      <w:tc>
        <w:tcPr>
          <w:tcW w:w="4434" w:type="dxa"/>
          <w:shd w:val="clear" w:color="auto" w:fill="auto"/>
        </w:tcPr>
        <w:p w14:paraId="17348D9E" w14:textId="77777777" w:rsidR="0069449C" w:rsidRPr="00A60C04" w:rsidRDefault="0069449C" w:rsidP="00BD008F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5629B11A" w14:textId="77777777" w:rsidR="0069449C" w:rsidRPr="008B5602" w:rsidRDefault="0069449C" w:rsidP="00BD008F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554AB1">
            <w:rPr>
              <w:i/>
              <w:color w:val="000000" w:themeColor="text1"/>
              <w:sz w:val="16"/>
              <w:szCs w:val="16"/>
            </w:rPr>
            <w:t xml:space="preserve">Plants </w:t>
          </w:r>
          <w:r w:rsidRPr="008B5602">
            <w:rPr>
              <w:i/>
              <w:sz w:val="16"/>
              <w:szCs w:val="16"/>
            </w:rPr>
            <w:t xml:space="preserve">Unit, </w:t>
          </w:r>
          <w:r>
            <w:rPr>
              <w:i/>
              <w:sz w:val="16"/>
              <w:szCs w:val="16"/>
            </w:rPr>
            <w:t xml:space="preserve">Community Connection </w:t>
          </w:r>
          <w:r w:rsidRPr="008B5602">
            <w:rPr>
              <w:i/>
              <w:sz w:val="16"/>
              <w:szCs w:val="16"/>
            </w:rPr>
            <w:t xml:space="preserve">Activity </w:t>
          </w:r>
        </w:p>
        <w:p w14:paraId="187C0FF5" w14:textId="1E428F26" w:rsidR="0069449C" w:rsidRDefault="0069449C" w:rsidP="00BD008F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CE301D">
            <w:rPr>
              <w:i/>
              <w:sz w:val="16"/>
              <w:szCs w:val="16"/>
            </w:rPr>
            <w:t>9</w:t>
          </w:r>
        </w:p>
        <w:p w14:paraId="6A7CF7DA" w14:textId="77777777" w:rsidR="0069449C" w:rsidRPr="008B5602" w:rsidRDefault="0069449C" w:rsidP="00BD008F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7C49FC41" w14:textId="0E32B688" w:rsidR="00CD3536" w:rsidRPr="007F65AC" w:rsidRDefault="0069449C">
    <w:pPr>
      <w:pStyle w:val="Footer"/>
      <w:rPr>
        <w:sz w:val="10"/>
        <w:szCs w:val="10"/>
      </w:rPr>
    </w:pPr>
    <w:r>
      <w:rPr>
        <w:i/>
        <w:noProof/>
      </w:rPr>
      <w:drawing>
        <wp:anchor distT="0" distB="0" distL="114300" distR="114300" simplePos="0" relativeHeight="251661312" behindDoc="0" locked="0" layoutInCell="1" allowOverlap="1" wp14:anchorId="50F4EE60" wp14:editId="5F69BF00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4CCCE" w14:textId="77777777" w:rsidR="00DE044F" w:rsidRDefault="00DE044F">
      <w:r>
        <w:separator/>
      </w:r>
    </w:p>
  </w:footnote>
  <w:footnote w:type="continuationSeparator" w:id="0">
    <w:p w14:paraId="5E32B64F" w14:textId="77777777" w:rsidR="00DE044F" w:rsidRDefault="00DE044F">
      <w:r>
        <w:continuationSeparator/>
      </w:r>
    </w:p>
  </w:footnote>
  <w:footnote w:id="1">
    <w:p w14:paraId="3C994294" w14:textId="3F443A98" w:rsidR="00942C1C" w:rsidRPr="00942C1C" w:rsidRDefault="00942C1C">
      <w:pPr>
        <w:pStyle w:val="FootnoteText"/>
        <w:rPr>
          <w:rFonts w:ascii="Arial" w:hAnsi="Arial" w:cs="Arial"/>
        </w:rPr>
      </w:pPr>
      <w:r w:rsidRPr="00942C1C">
        <w:rPr>
          <w:rStyle w:val="FootnoteReference"/>
          <w:rFonts w:ascii="Arial" w:hAnsi="Arial" w:cs="Arial"/>
        </w:rPr>
        <w:footnoteRef/>
      </w:r>
      <w:r w:rsidRPr="00942C1C">
        <w:rPr>
          <w:rFonts w:ascii="Arial" w:hAnsi="Arial" w:cs="Arial"/>
        </w:rPr>
        <w:t xml:space="preserve"> </w:t>
      </w:r>
      <w:r w:rsidRPr="00942C1C">
        <w:rPr>
          <w:rFonts w:ascii="Arial" w:hAnsi="Arial" w:cs="Arial"/>
          <w:color w:val="000000"/>
        </w:rPr>
        <w:t>Nowak, DJ, Greenfield, EJ, Hoehn</w:t>
      </w:r>
      <w:r w:rsidRPr="00942C1C">
        <w:rPr>
          <w:rFonts w:ascii="Arial" w:hAnsi="Arial" w:cs="Arial"/>
          <w:color w:val="000066"/>
        </w:rPr>
        <w:t xml:space="preserve">, </w:t>
      </w:r>
      <w:r w:rsidRPr="00942C1C">
        <w:rPr>
          <w:rFonts w:ascii="Arial" w:hAnsi="Arial" w:cs="Arial"/>
          <w:color w:val="000000"/>
        </w:rPr>
        <w:t>RE, &amp; Lapoint, E. (2013). Environmental Pollution 178, 229-236.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2543D" w14:textId="77777777" w:rsidR="00CD3536" w:rsidRDefault="00CD3536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F226D"/>
    <w:multiLevelType w:val="hybridMultilevel"/>
    <w:tmpl w:val="B666E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F69CF"/>
    <w:multiLevelType w:val="hybridMultilevel"/>
    <w:tmpl w:val="D3F86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34B47"/>
    <w:multiLevelType w:val="hybridMultilevel"/>
    <w:tmpl w:val="7FFA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56575"/>
    <w:multiLevelType w:val="hybridMultilevel"/>
    <w:tmpl w:val="2F228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70B45"/>
    <w:multiLevelType w:val="hybridMultilevel"/>
    <w:tmpl w:val="649E90CA"/>
    <w:lvl w:ilvl="0" w:tplc="4FD04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F88"/>
    <w:multiLevelType w:val="hybridMultilevel"/>
    <w:tmpl w:val="C17E9A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4F4FBC"/>
    <w:multiLevelType w:val="hybridMultilevel"/>
    <w:tmpl w:val="1082B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462338"/>
    <w:multiLevelType w:val="hybridMultilevel"/>
    <w:tmpl w:val="BB483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27204"/>
    <w:multiLevelType w:val="hybridMultilevel"/>
    <w:tmpl w:val="C0BEEB2C"/>
    <w:lvl w:ilvl="0" w:tplc="B23068F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CE"/>
    <w:rsid w:val="00064F8F"/>
    <w:rsid w:val="00074E9A"/>
    <w:rsid w:val="00080400"/>
    <w:rsid w:val="00080F0A"/>
    <w:rsid w:val="000847F7"/>
    <w:rsid w:val="000B0304"/>
    <w:rsid w:val="000C42BE"/>
    <w:rsid w:val="000D16F3"/>
    <w:rsid w:val="000E7D60"/>
    <w:rsid w:val="000F23ED"/>
    <w:rsid w:val="001077EA"/>
    <w:rsid w:val="001227DB"/>
    <w:rsid w:val="00124455"/>
    <w:rsid w:val="00135C69"/>
    <w:rsid w:val="001401F3"/>
    <w:rsid w:val="0016032A"/>
    <w:rsid w:val="001820FE"/>
    <w:rsid w:val="00184C6A"/>
    <w:rsid w:val="00197E16"/>
    <w:rsid w:val="00206DEE"/>
    <w:rsid w:val="0023266B"/>
    <w:rsid w:val="00244DAB"/>
    <w:rsid w:val="002465DF"/>
    <w:rsid w:val="00246CE9"/>
    <w:rsid w:val="00261AB8"/>
    <w:rsid w:val="002900B8"/>
    <w:rsid w:val="002A0373"/>
    <w:rsid w:val="002A5C2F"/>
    <w:rsid w:val="002E4047"/>
    <w:rsid w:val="00341B9B"/>
    <w:rsid w:val="003515A0"/>
    <w:rsid w:val="00371E47"/>
    <w:rsid w:val="00390F5F"/>
    <w:rsid w:val="003B5F61"/>
    <w:rsid w:val="003E0273"/>
    <w:rsid w:val="003F387F"/>
    <w:rsid w:val="0040246B"/>
    <w:rsid w:val="004301B1"/>
    <w:rsid w:val="00452E6A"/>
    <w:rsid w:val="00456A27"/>
    <w:rsid w:val="004731C3"/>
    <w:rsid w:val="00500725"/>
    <w:rsid w:val="005037CD"/>
    <w:rsid w:val="00513426"/>
    <w:rsid w:val="00535642"/>
    <w:rsid w:val="00545934"/>
    <w:rsid w:val="00545D34"/>
    <w:rsid w:val="005519C5"/>
    <w:rsid w:val="005B3C53"/>
    <w:rsid w:val="005D5395"/>
    <w:rsid w:val="0066401F"/>
    <w:rsid w:val="00677D0A"/>
    <w:rsid w:val="00691414"/>
    <w:rsid w:val="00692461"/>
    <w:rsid w:val="0069449C"/>
    <w:rsid w:val="006C330E"/>
    <w:rsid w:val="006C3E03"/>
    <w:rsid w:val="007422D2"/>
    <w:rsid w:val="007526C4"/>
    <w:rsid w:val="00764F07"/>
    <w:rsid w:val="00772DCC"/>
    <w:rsid w:val="00790720"/>
    <w:rsid w:val="007B086E"/>
    <w:rsid w:val="007F22DC"/>
    <w:rsid w:val="007F4969"/>
    <w:rsid w:val="007F5230"/>
    <w:rsid w:val="007F65AC"/>
    <w:rsid w:val="008250E4"/>
    <w:rsid w:val="008423F7"/>
    <w:rsid w:val="00861A04"/>
    <w:rsid w:val="00870FC7"/>
    <w:rsid w:val="008721B1"/>
    <w:rsid w:val="00872389"/>
    <w:rsid w:val="008941DB"/>
    <w:rsid w:val="008C1C0E"/>
    <w:rsid w:val="008E016E"/>
    <w:rsid w:val="009000E2"/>
    <w:rsid w:val="009137BB"/>
    <w:rsid w:val="00942C1C"/>
    <w:rsid w:val="0095398B"/>
    <w:rsid w:val="00964FA8"/>
    <w:rsid w:val="00983032"/>
    <w:rsid w:val="009C3E1A"/>
    <w:rsid w:val="009E1020"/>
    <w:rsid w:val="00A40110"/>
    <w:rsid w:val="00A47C2F"/>
    <w:rsid w:val="00A76880"/>
    <w:rsid w:val="00A95F36"/>
    <w:rsid w:val="00AB5796"/>
    <w:rsid w:val="00AD1E57"/>
    <w:rsid w:val="00B056D3"/>
    <w:rsid w:val="00B20ECE"/>
    <w:rsid w:val="00B27FAB"/>
    <w:rsid w:val="00B56E42"/>
    <w:rsid w:val="00B624F4"/>
    <w:rsid w:val="00BB67BB"/>
    <w:rsid w:val="00BB695C"/>
    <w:rsid w:val="00C23554"/>
    <w:rsid w:val="00C37A37"/>
    <w:rsid w:val="00C451A7"/>
    <w:rsid w:val="00CA0CDA"/>
    <w:rsid w:val="00CA47D3"/>
    <w:rsid w:val="00CC76B4"/>
    <w:rsid w:val="00CD3536"/>
    <w:rsid w:val="00CE301D"/>
    <w:rsid w:val="00D23BF8"/>
    <w:rsid w:val="00D373FC"/>
    <w:rsid w:val="00D40240"/>
    <w:rsid w:val="00D758B5"/>
    <w:rsid w:val="00DB389F"/>
    <w:rsid w:val="00DB4B27"/>
    <w:rsid w:val="00DC0C1F"/>
    <w:rsid w:val="00DC5D97"/>
    <w:rsid w:val="00DD04A3"/>
    <w:rsid w:val="00DD1011"/>
    <w:rsid w:val="00DD56FF"/>
    <w:rsid w:val="00DE044F"/>
    <w:rsid w:val="00DE50FA"/>
    <w:rsid w:val="00E03C53"/>
    <w:rsid w:val="00E61F11"/>
    <w:rsid w:val="00EA627E"/>
    <w:rsid w:val="00ED19EB"/>
    <w:rsid w:val="00F1472D"/>
    <w:rsid w:val="00F17224"/>
    <w:rsid w:val="00F538F4"/>
    <w:rsid w:val="00FA41A1"/>
    <w:rsid w:val="00FC29A0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DD304E"/>
  <w15:docId w15:val="{AD1448F1-2D47-4BD4-9DEC-10827A0E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1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FA41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1A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1A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1A1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1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1A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244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s.usda.gov/ccrc/tools/tree-carbon-calculator-ctc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arker\OneDrive%20for%20Business\Env%20Lit\Biodigester%20Lessons\Templates\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7AA27-6142-F84C-829B-CEB64C25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C:\Users\parker\OneDrive for Business\Env Lit\Biodigester Lessons\Templates\CTIME_Worksheet_Template_dated.dotx</Template>
  <TotalTime>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Parker, Joyce</dc:creator>
  <cp:keywords/>
  <dc:description/>
  <cp:lastModifiedBy>Tompkins, Elizabeth</cp:lastModifiedBy>
  <cp:revision>4</cp:revision>
  <cp:lastPrinted>2017-07-19T15:55:00Z</cp:lastPrinted>
  <dcterms:created xsi:type="dcterms:W3CDTF">2018-02-08T20:11:00Z</dcterms:created>
  <dcterms:modified xsi:type="dcterms:W3CDTF">2019-12-19T18:31:00Z</dcterms:modified>
</cp:coreProperties>
</file>